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33691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4839D5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</w:pPr>
            <w:r w:rsidRPr="006C7B37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  <w:cs/>
              </w:rPr>
              <w:t xml:space="preserve">ตัวชี้วัดที่ </w:t>
            </w:r>
            <w:r w:rsidR="004839D5">
              <w:rPr>
                <w:rFonts w:ascii="TH SarabunPSK" w:hAnsi="TH SarabunPSK" w:cs="TH SarabunPSK"/>
                <w:b/>
                <w:bCs/>
                <w:color w:val="000000" w:themeColor="text1"/>
                <w:sz w:val="30"/>
                <w:szCs w:val="30"/>
              </w:rPr>
              <w:t>5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4839D5" w:rsidRDefault="004839D5" w:rsidP="004839D5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453A01" w:rsidRPr="00D849B7" w:rsidRDefault="002F054A" w:rsidP="00142932">
            <w:pPr>
              <w:tabs>
                <w:tab w:val="left" w:pos="1902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142932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="00142932"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รองศาสตราจารย์สมศักดิ์ มิตะถา</w:t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453A01" w:rsidRPr="003B7C5A" w:rsidRDefault="002F054A" w:rsidP="007131DC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42932"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02 232 4000 ต่อ 2002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142932" w:rsidRDefault="002F054A" w:rsidP="00142932"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14293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 w:rsidR="00142932"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นางสาวปิยะนุช ปรางค์มณี</w:t>
            </w:r>
            <w:r w:rsidR="00142932" w:rsidRPr="002647C1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 xml:space="preserve">  </w:t>
            </w:r>
          </w:p>
          <w:p w:rsidR="006C7B37" w:rsidRPr="00142932" w:rsidRDefault="00142932" w:rsidP="00142932">
            <w:pPr>
              <w:rPr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  <w:t xml:space="preserve">         </w:t>
            </w:r>
            <w:r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นางสาวลักษณา ภูศรี  </w:t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6C7B37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6C7B37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142932"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02 232 4000 ต่อ 2002</w:t>
            </w:r>
          </w:p>
          <w:p w:rsidR="006C7B37" w:rsidRPr="006C7B37" w:rsidRDefault="006C7B37" w:rsidP="007131DC">
            <w:pPr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</w:tc>
      </w:tr>
      <w:tr w:rsidR="002F054A" w:rsidRPr="003B7C5A" w:rsidTr="00C7217D">
        <w:trPr>
          <w:trHeight w:val="2183"/>
        </w:trPr>
        <w:tc>
          <w:tcPr>
            <w:tcW w:w="9498" w:type="dxa"/>
            <w:gridSpan w:val="3"/>
          </w:tcPr>
          <w:p w:rsidR="002F054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C7217D" w:rsidRPr="002647C1" w:rsidRDefault="00C7217D" w:rsidP="00C7217D">
            <w:pPr>
              <w:pStyle w:val="FootnoteText"/>
              <w:jc w:val="thaiDistribute"/>
              <w:outlineLvl w:val="0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  <w:r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พิจารณาจากความสำเร็จในการจัดทำมาตรการ/แนวทางการประหยัดพลังงานไฟฟ้าของ</w:t>
            </w:r>
            <w:r w:rsidR="00E20CE5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สำนัก/</w:t>
            </w:r>
            <w:r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หน่วยงาน และผลสำเร็จของการดำเนินงานตามแนวทาง/มาตรการดังกล่าวได้ครบถ้วนสมบูรณ์ </w:t>
            </w:r>
          </w:p>
          <w:p w:rsidR="00E379B3" w:rsidRPr="00C7217D" w:rsidRDefault="00C7217D" w:rsidP="00C7217D">
            <w:pPr>
              <w:pStyle w:val="FootnoteText"/>
              <w:spacing w:before="120"/>
              <w:jc w:val="thaiDistribute"/>
              <w:outlineLvl w:val="0"/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ab/>
            </w:r>
            <w:r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ทั้งนี้ให้สำนัก/หน่วยงานได้ค้นคว้าหาข้อมูลเพิ่มเติมในการจัดท</w:t>
            </w:r>
            <w: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ำมาตรการ/แนวทางการประหยัดพลังงาน</w:t>
            </w:r>
            <w:r w:rsidRPr="002647C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 xml:space="preserve">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      </w:r>
          </w:p>
        </w:tc>
      </w:tr>
      <w:tr w:rsidR="002F054A" w:rsidRPr="003B7C5A" w:rsidTr="00D134A9">
        <w:trPr>
          <w:trHeight w:val="3254"/>
        </w:trPr>
        <w:tc>
          <w:tcPr>
            <w:tcW w:w="9498" w:type="dxa"/>
            <w:gridSpan w:val="3"/>
          </w:tcPr>
          <w:p w:rsidR="002F054A" w:rsidRPr="003B7C5A" w:rsidRDefault="00E379B3" w:rsidP="00D134A9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67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18"/>
              <w:gridCol w:w="7358"/>
            </w:tblGrid>
            <w:tr w:rsidR="00A155E3" w:rsidRPr="003B7C5A" w:rsidTr="00F627E9">
              <w:trPr>
                <w:trHeight w:val="454"/>
                <w:jc w:val="center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155E3" w:rsidRPr="00F108FD" w:rsidRDefault="00A155E3" w:rsidP="00A155E3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7217D" w:rsidRPr="00C7217D" w:rsidTr="00F627E9">
              <w:trPr>
                <w:trHeight w:val="283"/>
                <w:jc w:val="center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นำข้อเสนอแนะ ปัญหา อุปสรรคในการดำเนินงานของปีงบประมาณ พ.ศ. 2561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มาดำเนินการจัดทำมาตรการ/แนวทางการประหยัดพลังงานไฟฟ้าของสำนัก/หน่วยงานของปีงบประมาณ พ.ศ. 2562 โดยผู้อำนวยการสำนัก/หน่วยงานให้ความเห็นชอบ</w:t>
                  </w:r>
                </w:p>
              </w:tc>
            </w:tr>
            <w:tr w:rsidR="00C7217D" w:rsidRPr="003B7C5A" w:rsidTr="00F627E9">
              <w:trPr>
                <w:trHeight w:val="283"/>
                <w:jc w:val="center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tabs>
                      <w:tab w:val="left" w:pos="31"/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pacing w:val="6"/>
                      <w:sz w:val="32"/>
                      <w:szCs w:val="32"/>
                      <w:cs/>
                    </w:rPr>
                    <w:t>จัดทำ</w:t>
                  </w: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มาตรการ/แนวทางให้เป็นไปตามมาตรการและแนวทางการประหยัดพลังงานของสำนักงานคณะกรรมการการอุดมศึกษา (ประกาศ เมื่อวันที่ 8 มิถุนายน 2561)</w:t>
                  </w:r>
                </w:p>
              </w:tc>
            </w:tr>
            <w:tr w:rsidR="00C7217D" w:rsidRPr="003B7C5A" w:rsidTr="00F627E9">
              <w:trPr>
                <w:trHeight w:val="283"/>
                <w:jc w:val="center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tabs>
                      <w:tab w:val="left" w:pos="315"/>
                    </w:tabs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เผยแพร่มาตรการแนวทางให้ข้าราชการลูกจ้างประจำในสำนัก/หน่วยงานได้ทราบโดยทั่วกัน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ของบุคลากรสำนัก/หน่วยงานทั้งหมดมีความพึงพอใจต่อมาตรการประหยัดพลังงาน</w:t>
                  </w:r>
                </w:p>
              </w:tc>
            </w:tr>
            <w:tr w:rsidR="00C7217D" w:rsidRPr="003B7C5A" w:rsidTr="00F627E9">
              <w:trPr>
                <w:trHeight w:val="283"/>
                <w:jc w:val="center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tabs>
                      <w:tab w:val="center" w:pos="738"/>
                      <w:tab w:val="right" w:pos="8306"/>
                    </w:tabs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      </w:r>
                </w:p>
              </w:tc>
            </w:tr>
            <w:tr w:rsidR="00C7217D" w:rsidRPr="003B7C5A" w:rsidTr="00F627E9">
              <w:trPr>
                <w:trHeight w:val="283"/>
                <w:jc w:val="center"/>
              </w:trPr>
              <w:tc>
                <w:tcPr>
                  <w:tcW w:w="13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217D" w:rsidRPr="00F108FD" w:rsidRDefault="00C7217D" w:rsidP="00C7217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3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217D" w:rsidRPr="002647C1" w:rsidRDefault="00C7217D" w:rsidP="00C7217D">
                  <w:pPr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ประเมินผลและจัดทำรายงานสรุปผลสำเร็จของการดำเนินการตามมาตรการ/แนวทาง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      </w:r>
                </w:p>
              </w:tc>
            </w:tr>
          </w:tbl>
          <w:p w:rsidR="002F054A" w:rsidRPr="00DE6CC4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26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0"/>
              <w:gridCol w:w="1134"/>
              <w:gridCol w:w="1559"/>
              <w:gridCol w:w="1276"/>
              <w:gridCol w:w="1139"/>
            </w:tblGrid>
            <w:tr w:rsidR="002F054A" w:rsidRPr="003B7C5A" w:rsidTr="003A7919">
              <w:trPr>
                <w:trHeight w:val="902"/>
                <w:jc w:val="center"/>
              </w:trPr>
              <w:tc>
                <w:tcPr>
                  <w:tcW w:w="41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55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139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3A7919">
              <w:trPr>
                <w:trHeight w:val="982"/>
                <w:jc w:val="center"/>
              </w:trPr>
              <w:tc>
                <w:tcPr>
                  <w:tcW w:w="4160" w:type="dxa"/>
                </w:tcPr>
                <w:p w:rsidR="004032BC" w:rsidRPr="00B26A52" w:rsidRDefault="00C7217D" w:rsidP="004032BC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2647C1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ระดับความสำเร็จของการดำเนินงานตามมาตรการประหยัดพลังงานของสำนัก/หน่วยงาน</w:t>
                  </w:r>
                </w:p>
              </w:tc>
              <w:tc>
                <w:tcPr>
                  <w:tcW w:w="1134" w:type="dxa"/>
                </w:tcPr>
                <w:p w:rsidR="004032BC" w:rsidRPr="00AC4F8B" w:rsidRDefault="00C7217D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5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D4989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3A7919"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A7919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2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.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</w:rPr>
                    <w:t>00</w:t>
                  </w:r>
                </w:p>
              </w:tc>
              <w:tc>
                <w:tcPr>
                  <w:tcW w:w="11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3A7919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F627E9" w:rsidRPr="003B7C5A" w:rsidRDefault="00F627E9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930CC" w:rsidRPr="003B7C5A" w:rsidTr="00D134A9">
        <w:trPr>
          <w:trHeight w:val="842"/>
        </w:trPr>
        <w:tc>
          <w:tcPr>
            <w:tcW w:w="9498" w:type="dxa"/>
            <w:gridSpan w:val="3"/>
          </w:tcPr>
          <w:p w:rsidR="00A930CC" w:rsidRPr="00A930CC" w:rsidRDefault="00A930CC" w:rsidP="00A930CC">
            <w:pPr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A930CC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คำชี้แจงการปฏิบัติงาน/มาตรการที่ได้ดำเนินการ :</w:t>
            </w:r>
          </w:p>
          <w:p w:rsidR="00A930CC" w:rsidRPr="003A7919" w:rsidRDefault="00A930CC" w:rsidP="003A7919">
            <w:pPr>
              <w:pStyle w:val="ListParagraph"/>
              <w:numPr>
                <w:ilvl w:val="0"/>
                <w:numId w:val="11"/>
              </w:numPr>
              <w:tabs>
                <w:tab w:val="left" w:pos="1051"/>
              </w:tabs>
              <w:ind w:left="0" w:firstLine="720"/>
              <w:jc w:val="thaiDistribute"/>
              <w:rPr>
                <w:rFonts w:ascii="TH SarabunPSK" w:hAnsi="TH SarabunPSK" w:cs="TH SarabunPSK"/>
                <w:spacing w:val="-6"/>
                <w:sz w:val="32"/>
                <w:szCs w:val="32"/>
              </w:rPr>
            </w:pPr>
            <w:r w:rsidRPr="003A7919">
              <w:rPr>
                <w:rFonts w:ascii="TH SarabunPSK" w:hAnsi="TH SarabunPSK" w:cs="TH SarabunPSK" w:hint="cs"/>
                <w:spacing w:val="-6"/>
                <w:sz w:val="32"/>
                <w:szCs w:val="32"/>
                <w:cs/>
              </w:rPr>
              <w:t>สำนักงานบริหารเทคโนโลยีสารสนเทศเพื่อพัฒนาการศึกษา แต่งตั้งคณะทำงานด้านการประหยัดพลังงาน</w:t>
            </w:r>
          </w:p>
          <w:p w:rsidR="00A930CC" w:rsidRPr="00A930CC" w:rsidRDefault="00A930CC" w:rsidP="00A930CC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A930CC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โดยมีหน้าที่ </w:t>
            </w:r>
          </w:p>
          <w:p w:rsidR="00A930CC" w:rsidRPr="003A7919" w:rsidRDefault="003A7919" w:rsidP="003A791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1.1 </w:t>
            </w:r>
            <w:r w:rsidR="00A930CC" w:rsidRPr="003A79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จัดทำมาตรการ แนวทางการประหยัดพลังงานไฟฟ้าของสำนักงาน </w:t>
            </w:r>
          </w:p>
          <w:p w:rsidR="00A930CC" w:rsidRPr="003A7919" w:rsidRDefault="003A7919" w:rsidP="003A791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1.2 </w:t>
            </w:r>
            <w:r w:rsidR="00A930CC" w:rsidRPr="003A7919">
              <w:rPr>
                <w:rFonts w:ascii="TH SarabunPSK" w:hAnsi="TH SarabunPSK" w:cs="TH SarabunPSK"/>
                <w:sz w:val="32"/>
                <w:szCs w:val="32"/>
                <w:cs/>
              </w:rPr>
              <w:t>ประชาสัมพันธ์และรณรงค์ให้บุคลากรร่วมกันประหยัดพลังงานตามแนวทางที่วางไว้</w:t>
            </w:r>
          </w:p>
          <w:p w:rsidR="00A930CC" w:rsidRPr="003A7919" w:rsidRDefault="003A7919" w:rsidP="003A7919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1.3 </w:t>
            </w:r>
            <w:r w:rsidR="00A930CC" w:rsidRPr="003A7919">
              <w:rPr>
                <w:rFonts w:ascii="TH SarabunPSK" w:hAnsi="TH SarabunPSK" w:cs="TH SarabunPSK" w:hint="cs"/>
                <w:sz w:val="32"/>
                <w:szCs w:val="32"/>
                <w:cs/>
              </w:rPr>
              <w:t>ควบคุม กำกับดูแล ให้มีการดำเนินการประหยัดพลังงานอย่างจริงจัง ต่อเนี่อง</w:t>
            </w:r>
          </w:p>
          <w:p w:rsidR="00A930CC" w:rsidRPr="003A7919" w:rsidRDefault="00A930CC" w:rsidP="003A7919">
            <w:pPr>
              <w:pStyle w:val="ListParagraph"/>
              <w:numPr>
                <w:ilvl w:val="0"/>
                <w:numId w:val="11"/>
              </w:numPr>
              <w:tabs>
                <w:tab w:val="left" w:pos="1051"/>
              </w:tabs>
              <w:ind w:left="0" w:firstLine="720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A79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ประกาศให้เจ้าหน้าที่ทุกท่านในสำนักงานทราบ </w:t>
            </w:r>
            <w:r w:rsidRPr="003A7919">
              <w:rPr>
                <w:rFonts w:ascii="TH SarabunPSK" w:hAnsi="TH SarabunPSK" w:cs="TH SarabunPSK" w:hint="cs"/>
                <w:sz w:val="32"/>
                <w:szCs w:val="32"/>
                <w:cs/>
              </w:rPr>
              <w:t>เรื่อง</w:t>
            </w:r>
            <w:r w:rsidRPr="003A7919">
              <w:rPr>
                <w:rFonts w:ascii="TH SarabunPSK" w:hAnsi="TH SarabunPSK" w:cs="TH SarabunPSK"/>
                <w:sz w:val="32"/>
                <w:szCs w:val="32"/>
                <w:cs/>
              </w:rPr>
              <w:t>ม</w:t>
            </w:r>
            <w:r w:rsidRPr="003A7919">
              <w:rPr>
                <w:rFonts w:ascii="TH SarabunPSK" w:hAnsi="TH SarabunPSK" w:cs="TH SarabunPSK" w:hint="cs"/>
                <w:sz w:val="32"/>
                <w:szCs w:val="32"/>
                <w:cs/>
              </w:rPr>
              <w:t>าตรการประหยัดพลังงาน</w:t>
            </w:r>
            <w:r w:rsidRPr="003A79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79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ประจำปีงบประมาณ พ.ศ. </w:t>
            </w:r>
            <w:r w:rsidRPr="003A7919">
              <w:rPr>
                <w:rFonts w:ascii="TH SarabunPSK" w:hAnsi="TH SarabunPSK" w:cs="TH SarabunPSK"/>
                <w:sz w:val="32"/>
                <w:szCs w:val="32"/>
              </w:rPr>
              <w:t>256</w:t>
            </w:r>
            <w:r w:rsidR="003D4989" w:rsidRPr="003A7919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Pr="003A79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3A7919">
              <w:rPr>
                <w:rFonts w:ascii="TH SarabunPSK" w:hAnsi="TH SarabunPSK" w:cs="TH SarabunPSK" w:hint="cs"/>
                <w:sz w:val="32"/>
                <w:szCs w:val="32"/>
                <w:cs/>
              </w:rPr>
              <w:t>เพื่อร่วมกันประหยัดพลังงานตามมาตรฐานที่วางไว้</w:t>
            </w:r>
          </w:p>
          <w:p w:rsidR="00A930CC" w:rsidRPr="003A7919" w:rsidRDefault="00A930CC" w:rsidP="003A7919">
            <w:pPr>
              <w:pStyle w:val="ListParagraph"/>
              <w:numPr>
                <w:ilvl w:val="0"/>
                <w:numId w:val="11"/>
              </w:numPr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A930CC">
              <w:rPr>
                <w:rFonts w:ascii="TH SarabunPSK" w:hAnsi="TH SarabunPSK" w:cs="TH SarabunPSK" w:hint="cs"/>
                <w:sz w:val="32"/>
                <w:szCs w:val="32"/>
                <w:cs/>
              </w:rPr>
              <w:t>ประชาสัมพันธ์และรณรงค์ให้เจ้าหน้าที่ทุกท่านร่วมกันประหยัดพลังงานไฟฟ้า</w:t>
            </w:r>
          </w:p>
        </w:tc>
      </w:tr>
      <w:tr w:rsidR="00A930CC" w:rsidRPr="003B7C5A" w:rsidTr="006E0252">
        <w:trPr>
          <w:trHeight w:val="841"/>
        </w:trPr>
        <w:tc>
          <w:tcPr>
            <w:tcW w:w="9498" w:type="dxa"/>
            <w:gridSpan w:val="3"/>
          </w:tcPr>
          <w:p w:rsidR="00A930CC" w:rsidRDefault="00A930CC" w:rsidP="00A930C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A930CC" w:rsidRPr="003A7919" w:rsidRDefault="003D4989" w:rsidP="003A7919">
            <w:pPr>
              <w:pStyle w:val="ListParagraph"/>
              <w:numPr>
                <w:ilvl w:val="0"/>
                <w:numId w:val="12"/>
              </w:num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3A7919">
              <w:rPr>
                <w:rFonts w:ascii="TH SarabunPSK" w:hAnsi="TH SarabunPSK" w:cs="TH SarabunPSK"/>
                <w:sz w:val="32"/>
                <w:szCs w:val="32"/>
                <w:cs/>
              </w:rPr>
              <w:t>ความร่วมมือ</w:t>
            </w:r>
            <w:r w:rsidRPr="003A7919">
              <w:rPr>
                <w:rFonts w:ascii="TH SarabunPSK" w:hAnsi="TH SarabunPSK" w:cs="TH SarabunPSK" w:hint="cs"/>
                <w:sz w:val="32"/>
                <w:szCs w:val="32"/>
                <w:cs/>
              </w:rPr>
              <w:t>ของเจ้าหน้าที่</w:t>
            </w:r>
            <w:r w:rsidRPr="003A7919">
              <w:rPr>
                <w:rFonts w:ascii="TH SarabunPSK" w:hAnsi="TH SarabunPSK" w:cs="TH SarabunPSK"/>
                <w:sz w:val="32"/>
                <w:szCs w:val="32"/>
                <w:cs/>
              </w:rPr>
              <w:t>ในการประหยัดพลังงาน</w:t>
            </w:r>
          </w:p>
        </w:tc>
      </w:tr>
      <w:tr w:rsidR="00A930CC" w:rsidRPr="003B7C5A" w:rsidTr="006E0252">
        <w:trPr>
          <w:trHeight w:val="838"/>
        </w:trPr>
        <w:tc>
          <w:tcPr>
            <w:tcW w:w="9498" w:type="dxa"/>
            <w:gridSpan w:val="3"/>
          </w:tcPr>
          <w:p w:rsidR="00A930CC" w:rsidRDefault="00A930CC" w:rsidP="00A930C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A930CC" w:rsidRPr="003A7919" w:rsidRDefault="00A930CC" w:rsidP="003A7919">
            <w:pPr>
              <w:pStyle w:val="ListParagraph"/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A930CC" w:rsidRPr="003B7C5A" w:rsidTr="006E0252">
        <w:trPr>
          <w:trHeight w:val="851"/>
        </w:trPr>
        <w:tc>
          <w:tcPr>
            <w:tcW w:w="9498" w:type="dxa"/>
            <w:gridSpan w:val="3"/>
          </w:tcPr>
          <w:p w:rsidR="00A930CC" w:rsidRDefault="00A930CC" w:rsidP="00A930C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996A3A" w:rsidRPr="003A7919" w:rsidRDefault="00996A3A" w:rsidP="003A7919">
            <w:pPr>
              <w:pStyle w:val="ListParagraph"/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3A79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หนังสือแต่งตั้งคณะทำงานประหยัดพลังงาน ประจำปีงบประมาณ พ.ศ. </w:t>
            </w:r>
            <w:r w:rsidRPr="003A7919">
              <w:rPr>
                <w:rFonts w:ascii="TH SarabunPSK" w:hAnsi="TH SarabunPSK" w:cs="TH SarabunPSK"/>
                <w:sz w:val="32"/>
                <w:szCs w:val="32"/>
              </w:rPr>
              <w:t xml:space="preserve">2562 </w:t>
            </w:r>
          </w:p>
          <w:p w:rsidR="00A930CC" w:rsidRPr="003A7919" w:rsidRDefault="00996A3A" w:rsidP="003A7919">
            <w:pPr>
              <w:pStyle w:val="ListParagraph"/>
              <w:numPr>
                <w:ilvl w:val="0"/>
                <w:numId w:val="12"/>
              </w:num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A791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ประกาศมาตรการประหยัดพลังงาน ประจำปีงบประมาณ พ.ศ. </w:t>
            </w:r>
            <w:r w:rsidRPr="003A7919">
              <w:rPr>
                <w:rFonts w:ascii="TH SarabunPSK" w:hAnsi="TH SarabunPSK" w:cs="TH SarabunPSK"/>
                <w:sz w:val="32"/>
                <w:szCs w:val="32"/>
              </w:rPr>
              <w:t>2562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6F5D54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86E" w:rsidRDefault="0074386E">
      <w:r>
        <w:separator/>
      </w:r>
    </w:p>
  </w:endnote>
  <w:endnote w:type="continuationSeparator" w:id="0">
    <w:p w:rsidR="0074386E" w:rsidRDefault="007438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86E" w:rsidRDefault="0074386E">
      <w:r>
        <w:separator/>
      </w:r>
    </w:p>
  </w:footnote>
  <w:footnote w:type="continuationSeparator" w:id="0">
    <w:p w:rsidR="0074386E" w:rsidRDefault="007438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880ABB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C7217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</w:t>
                            </w:r>
                            <w:r w:rsidR="00C7217D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งาน</w:t>
                            </w:r>
                            <w:r w:rsidR="00C7217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บริหารเทคโนโลยีสารสนเทศเพื่อพัฒนาการศึกษา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880ABB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C7217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</w:t>
                      </w:r>
                      <w:r w:rsidR="00C7217D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งาน</w:t>
                      </w:r>
                      <w:r w:rsidR="00C7217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บริหารเทคโนโลยีสารสนเทศเพื่อพัฒนาการศึกษา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1C243992"/>
    <w:multiLevelType w:val="hybridMultilevel"/>
    <w:tmpl w:val="5720C450"/>
    <w:lvl w:ilvl="0" w:tplc="1A0C7FC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47D61"/>
    <w:multiLevelType w:val="hybridMultilevel"/>
    <w:tmpl w:val="15B29F36"/>
    <w:lvl w:ilvl="0" w:tplc="9F60BB32">
      <w:start w:val="1"/>
      <w:numFmt w:val="bullet"/>
      <w:lvlText w:val="-"/>
      <w:lvlJc w:val="left"/>
      <w:pPr>
        <w:ind w:left="17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3" w15:restartNumberingAfterBreak="0">
    <w:nsid w:val="2EFC3A20"/>
    <w:multiLevelType w:val="hybridMultilevel"/>
    <w:tmpl w:val="012AF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D7514E"/>
    <w:multiLevelType w:val="hybridMultilevel"/>
    <w:tmpl w:val="D400B254"/>
    <w:lvl w:ilvl="0" w:tplc="1BD8B6F4">
      <w:start w:val="1"/>
      <w:numFmt w:val="bullet"/>
      <w:lvlText w:val="-"/>
      <w:lvlJc w:val="left"/>
      <w:pPr>
        <w:ind w:left="1080" w:hanging="360"/>
      </w:pPr>
      <w:rPr>
        <w:rFonts w:ascii="TH SarabunPSK" w:eastAsia="Times New Roman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6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7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61D14A3C"/>
    <w:multiLevelType w:val="multilevel"/>
    <w:tmpl w:val="8CAAC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9"/>
  </w:num>
  <w:num w:numId="2">
    <w:abstractNumId w:val="7"/>
  </w:num>
  <w:num w:numId="3">
    <w:abstractNumId w:val="1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1"/>
  </w:num>
  <w:num w:numId="6">
    <w:abstractNumId w:val="6"/>
  </w:num>
  <w:num w:numId="7">
    <w:abstractNumId w:val="5"/>
  </w:num>
  <w:num w:numId="8">
    <w:abstractNumId w:val="8"/>
  </w:num>
  <w:num w:numId="9">
    <w:abstractNumId w:val="3"/>
  </w:num>
  <w:num w:numId="10">
    <w:abstractNumId w:val="2"/>
  </w:num>
  <w:num w:numId="11">
    <w:abstractNumId w:val="0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A01"/>
    <w:rsid w:val="0000360D"/>
    <w:rsid w:val="000246DC"/>
    <w:rsid w:val="00025C73"/>
    <w:rsid w:val="00031EAA"/>
    <w:rsid w:val="00035976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42932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235C19"/>
    <w:rsid w:val="00251664"/>
    <w:rsid w:val="002632AB"/>
    <w:rsid w:val="00266EF2"/>
    <w:rsid w:val="002847E9"/>
    <w:rsid w:val="002D07A9"/>
    <w:rsid w:val="002D0F9B"/>
    <w:rsid w:val="002D2958"/>
    <w:rsid w:val="002D67F4"/>
    <w:rsid w:val="002F054A"/>
    <w:rsid w:val="002F0A94"/>
    <w:rsid w:val="00335C4D"/>
    <w:rsid w:val="00336916"/>
    <w:rsid w:val="003430B3"/>
    <w:rsid w:val="00344219"/>
    <w:rsid w:val="0034641C"/>
    <w:rsid w:val="00356974"/>
    <w:rsid w:val="00370876"/>
    <w:rsid w:val="003722D8"/>
    <w:rsid w:val="00382C09"/>
    <w:rsid w:val="00382DD0"/>
    <w:rsid w:val="003A7919"/>
    <w:rsid w:val="003B7C5A"/>
    <w:rsid w:val="003C016E"/>
    <w:rsid w:val="003C2C30"/>
    <w:rsid w:val="003D4989"/>
    <w:rsid w:val="003E0FCD"/>
    <w:rsid w:val="003E1BC4"/>
    <w:rsid w:val="003E4227"/>
    <w:rsid w:val="003F0CC5"/>
    <w:rsid w:val="004032BC"/>
    <w:rsid w:val="00420AFB"/>
    <w:rsid w:val="00426790"/>
    <w:rsid w:val="00427031"/>
    <w:rsid w:val="004306B6"/>
    <w:rsid w:val="0043284A"/>
    <w:rsid w:val="00436A70"/>
    <w:rsid w:val="00443E73"/>
    <w:rsid w:val="00453A01"/>
    <w:rsid w:val="004572D8"/>
    <w:rsid w:val="004640F2"/>
    <w:rsid w:val="00466391"/>
    <w:rsid w:val="004839D5"/>
    <w:rsid w:val="00487609"/>
    <w:rsid w:val="00490606"/>
    <w:rsid w:val="004B1D7E"/>
    <w:rsid w:val="004C3B2B"/>
    <w:rsid w:val="004C5E52"/>
    <w:rsid w:val="004E5D6E"/>
    <w:rsid w:val="004F1157"/>
    <w:rsid w:val="005047DE"/>
    <w:rsid w:val="00516FD7"/>
    <w:rsid w:val="005437F6"/>
    <w:rsid w:val="00546DE3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1749F"/>
    <w:rsid w:val="00637718"/>
    <w:rsid w:val="00642568"/>
    <w:rsid w:val="00680463"/>
    <w:rsid w:val="00682347"/>
    <w:rsid w:val="00690952"/>
    <w:rsid w:val="006C2351"/>
    <w:rsid w:val="006C7B37"/>
    <w:rsid w:val="006D7BBB"/>
    <w:rsid w:val="006E0252"/>
    <w:rsid w:val="006F0B4F"/>
    <w:rsid w:val="006F1043"/>
    <w:rsid w:val="006F1B42"/>
    <w:rsid w:val="006F5D54"/>
    <w:rsid w:val="006F6DAF"/>
    <w:rsid w:val="00707DA8"/>
    <w:rsid w:val="00710080"/>
    <w:rsid w:val="00710AC9"/>
    <w:rsid w:val="00712050"/>
    <w:rsid w:val="007131DC"/>
    <w:rsid w:val="007176B6"/>
    <w:rsid w:val="007208CD"/>
    <w:rsid w:val="00726AE7"/>
    <w:rsid w:val="007415B9"/>
    <w:rsid w:val="0074386E"/>
    <w:rsid w:val="007552E1"/>
    <w:rsid w:val="00757110"/>
    <w:rsid w:val="007605D4"/>
    <w:rsid w:val="00764DED"/>
    <w:rsid w:val="007706C4"/>
    <w:rsid w:val="007A21D4"/>
    <w:rsid w:val="007A5E7D"/>
    <w:rsid w:val="007D5E3E"/>
    <w:rsid w:val="007E6D75"/>
    <w:rsid w:val="007F194B"/>
    <w:rsid w:val="007F3961"/>
    <w:rsid w:val="007F7EA2"/>
    <w:rsid w:val="00802C6A"/>
    <w:rsid w:val="00815B1B"/>
    <w:rsid w:val="00827CB3"/>
    <w:rsid w:val="008328CD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80ABB"/>
    <w:rsid w:val="008A4E84"/>
    <w:rsid w:val="008A6849"/>
    <w:rsid w:val="008D27EB"/>
    <w:rsid w:val="008E45ED"/>
    <w:rsid w:val="008E67FD"/>
    <w:rsid w:val="008F2F4D"/>
    <w:rsid w:val="008F792A"/>
    <w:rsid w:val="00900054"/>
    <w:rsid w:val="00910253"/>
    <w:rsid w:val="009332B8"/>
    <w:rsid w:val="009373FD"/>
    <w:rsid w:val="00950334"/>
    <w:rsid w:val="00962371"/>
    <w:rsid w:val="00962B83"/>
    <w:rsid w:val="00991518"/>
    <w:rsid w:val="00994FC2"/>
    <w:rsid w:val="0099556A"/>
    <w:rsid w:val="00996A3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930CC"/>
    <w:rsid w:val="00AB4406"/>
    <w:rsid w:val="00AB6FBE"/>
    <w:rsid w:val="00AB78EA"/>
    <w:rsid w:val="00AC2F65"/>
    <w:rsid w:val="00AD3ECD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A1A21"/>
    <w:rsid w:val="00BB2E91"/>
    <w:rsid w:val="00BC4597"/>
    <w:rsid w:val="00BC5E9D"/>
    <w:rsid w:val="00BC746C"/>
    <w:rsid w:val="00C05ABF"/>
    <w:rsid w:val="00C06017"/>
    <w:rsid w:val="00C6134E"/>
    <w:rsid w:val="00C67D71"/>
    <w:rsid w:val="00C7217D"/>
    <w:rsid w:val="00CD153B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20CE5"/>
    <w:rsid w:val="00E36CAD"/>
    <w:rsid w:val="00E379B3"/>
    <w:rsid w:val="00E40020"/>
    <w:rsid w:val="00E52C4C"/>
    <w:rsid w:val="00E70398"/>
    <w:rsid w:val="00E873D6"/>
    <w:rsid w:val="00EC4F92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627E9"/>
    <w:rsid w:val="00F73062"/>
    <w:rsid w:val="00F7458E"/>
    <w:rsid w:val="00F77139"/>
    <w:rsid w:val="00F777A5"/>
    <w:rsid w:val="00F800B7"/>
    <w:rsid w:val="00FB168E"/>
    <w:rsid w:val="00FB2183"/>
    <w:rsid w:val="00FC1974"/>
    <w:rsid w:val="00FC7650"/>
    <w:rsid w:val="00FD5F32"/>
    <w:rsid w:val="00FF6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41ABBC"/>
  <w15:docId w15:val="{13DE272D-7458-4AE0-94A9-B869E882D4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darat.bun\Desktop\&#3626;&#3605;&#3611;\&#3605;&#3633;&#3623;&#3594;&#3637;&#3657;&#3623;&#3633;&#3604;&#3607;&#3637;&#3656;%20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FA5087-D14A-4C37-BE5A-B9C867DFE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1</Template>
  <TotalTime>7</TotalTime>
  <Pages>2</Pages>
  <Words>436</Words>
  <Characters>2487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ธิดารัตน์ บุณยรัตวณิช</dc:creator>
  <cp:lastModifiedBy>ธิดารัตน์ บุณยรัตวณิช</cp:lastModifiedBy>
  <cp:revision>8</cp:revision>
  <cp:lastPrinted>2018-04-05T01:06:00Z</cp:lastPrinted>
  <dcterms:created xsi:type="dcterms:W3CDTF">2019-04-04T03:23:00Z</dcterms:created>
  <dcterms:modified xsi:type="dcterms:W3CDTF">2019-06-11T09:18:00Z</dcterms:modified>
</cp:coreProperties>
</file>